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EB26B" w14:textId="77777777" w:rsidR="006E5A6C" w:rsidRDefault="006E5A6C" w:rsidP="006E5A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KEDE</w:t>
      </w:r>
      <w:r>
        <w:rPr>
          <w:rFonts w:ascii="Times New Roman" w:hAnsi="Times New Roman" w:cs="Times New Roman"/>
          <w:sz w:val="24"/>
          <w:szCs w:val="24"/>
        </w:rPr>
        <w:t xml:space="preserve">      (fl.1421)</w:t>
      </w:r>
    </w:p>
    <w:p w14:paraId="7FDFA0F0" w14:textId="77777777" w:rsidR="006E5A6C" w:rsidRDefault="006E5A6C" w:rsidP="006E5A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14:paraId="412E10DF" w14:textId="77777777" w:rsidR="006E5A6C" w:rsidRDefault="006E5A6C" w:rsidP="006E5A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4A1441" w14:textId="77777777" w:rsidR="006E5A6C" w:rsidRDefault="006E5A6C" w:rsidP="006E5A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F7C1E6" w14:textId="77777777" w:rsidR="006E5A6C" w:rsidRDefault="006E5A6C" w:rsidP="006E5A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Aug.1421</w:t>
      </w:r>
      <w:r>
        <w:rPr>
          <w:rFonts w:ascii="Times New Roman" w:hAnsi="Times New Roman" w:cs="Times New Roman"/>
          <w:sz w:val="24"/>
          <w:szCs w:val="24"/>
        </w:rPr>
        <w:tab/>
        <w:t>He became a Freeman, but was pardoned of making any payment because of</w:t>
      </w:r>
    </w:p>
    <w:p w14:paraId="76D68EE9" w14:textId="6AB033C4" w:rsidR="006E5A6C" w:rsidRDefault="006E5A6C" w:rsidP="006E5A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93F5C">
        <w:rPr>
          <w:rFonts w:ascii="Times New Roman" w:hAnsi="Times New Roman" w:cs="Times New Roman"/>
          <w:sz w:val="24"/>
          <w:szCs w:val="24"/>
        </w:rPr>
        <w:t xml:space="preserve">his service </w:t>
      </w:r>
      <w:r>
        <w:rPr>
          <w:rFonts w:ascii="Times New Roman" w:hAnsi="Times New Roman" w:cs="Times New Roman"/>
          <w:sz w:val="24"/>
          <w:szCs w:val="24"/>
        </w:rPr>
        <w:t>to the city in 6 HenryVI.   (“Exeter Freemen” p.43)</w:t>
      </w:r>
    </w:p>
    <w:p w14:paraId="20357250" w14:textId="77777777" w:rsidR="006E5A6C" w:rsidRDefault="006E5A6C" w:rsidP="006E5A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6F2FAB" w14:textId="77777777" w:rsidR="006E5A6C" w:rsidRDefault="006E5A6C" w:rsidP="006E5A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848D55" w14:textId="77777777" w:rsidR="006E5A6C" w:rsidRDefault="006E5A6C" w:rsidP="006E5A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November 2015</w:t>
      </w:r>
    </w:p>
    <w:p w14:paraId="112EEA65" w14:textId="77777777"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44B1B" w14:textId="77777777" w:rsidR="006E5A6C" w:rsidRDefault="006E5A6C" w:rsidP="00564E3C">
      <w:pPr>
        <w:spacing w:after="0" w:line="240" w:lineRule="auto"/>
      </w:pPr>
      <w:r>
        <w:separator/>
      </w:r>
    </w:p>
  </w:endnote>
  <w:endnote w:type="continuationSeparator" w:id="0">
    <w:p w14:paraId="66F5E417" w14:textId="77777777" w:rsidR="006E5A6C" w:rsidRDefault="006E5A6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85F50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45492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</w:t>
    </w:r>
    <w:proofErr w:type="spellStart"/>
    <w:r>
      <w:rPr>
        <w:rFonts w:ascii="Times New Roman" w:hAnsi="Times New Roman" w:cs="Times New Roman"/>
        <w:sz w:val="24"/>
        <w:szCs w:val="24"/>
      </w:rPr>
      <w:t>I.S.Rogers</w:t>
    </w:r>
    <w:proofErr w:type="spellEnd"/>
    <w:r>
      <w:rPr>
        <w:rFonts w:ascii="Times New Roman" w:hAnsi="Times New Roman" w:cs="Times New Roman"/>
        <w:sz w:val="24"/>
        <w:szCs w:val="24"/>
      </w:rPr>
      <w:t xml:space="preserve">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93F5C">
      <w:rPr>
        <w:rFonts w:ascii="Times New Roman" w:hAnsi="Times New Roman" w:cs="Times New Roman"/>
        <w:noProof/>
        <w:sz w:val="24"/>
        <w:szCs w:val="24"/>
      </w:rPr>
      <w:t>8 January 2024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3FCD38E2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DDDDF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69D4A" w14:textId="77777777" w:rsidR="006E5A6C" w:rsidRDefault="006E5A6C" w:rsidP="00564E3C">
      <w:pPr>
        <w:spacing w:after="0" w:line="240" w:lineRule="auto"/>
      </w:pPr>
      <w:r>
        <w:separator/>
      </w:r>
    </w:p>
  </w:footnote>
  <w:footnote w:type="continuationSeparator" w:id="0">
    <w:p w14:paraId="4B16BB7B" w14:textId="77777777" w:rsidR="006E5A6C" w:rsidRDefault="006E5A6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5B7F7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E5B2D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4F148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A6C"/>
    <w:rsid w:val="00372DC6"/>
    <w:rsid w:val="00564E3C"/>
    <w:rsid w:val="0064591D"/>
    <w:rsid w:val="006E5A6C"/>
    <w:rsid w:val="00B93F5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5E581A"/>
  <w15:chartTrackingRefBased/>
  <w15:docId w15:val="{A9060627-6410-433E-A25C-1A4812381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2015-11-11T21:52:00Z</dcterms:created>
  <dcterms:modified xsi:type="dcterms:W3CDTF">2024-01-08T08:44:00Z</dcterms:modified>
</cp:coreProperties>
</file>